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36018" w14:textId="77777777" w:rsidR="00335C40" w:rsidRDefault="00335C40" w:rsidP="00335C4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BROWN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fl.1460 – 85)</w:t>
      </w:r>
    </w:p>
    <w:p w14:paraId="4F2A2C92" w14:textId="77777777" w:rsidR="00335C40" w:rsidRDefault="00335C40" w:rsidP="00335C4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Vicar of </w:t>
      </w:r>
      <w:proofErr w:type="spellStart"/>
      <w:proofErr w:type="gramStart"/>
      <w:r>
        <w:rPr>
          <w:rFonts w:cs="Times New Roman"/>
          <w:szCs w:val="24"/>
        </w:rPr>
        <w:t>St.Michael’s</w:t>
      </w:r>
      <w:proofErr w:type="spellEnd"/>
      <w:proofErr w:type="gram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Irstead</w:t>
      </w:r>
      <w:proofErr w:type="spellEnd"/>
      <w:r>
        <w:rPr>
          <w:rFonts w:cs="Times New Roman"/>
          <w:szCs w:val="24"/>
        </w:rPr>
        <w:t>, Norfolk.</w:t>
      </w:r>
    </w:p>
    <w:p w14:paraId="1FFCAB31" w14:textId="77777777" w:rsidR="00335C40" w:rsidRDefault="00335C40" w:rsidP="00335C40">
      <w:pPr>
        <w:pStyle w:val="NoSpacing"/>
        <w:jc w:val="both"/>
        <w:rPr>
          <w:rFonts w:cs="Times New Roman"/>
          <w:szCs w:val="24"/>
        </w:rPr>
      </w:pPr>
    </w:p>
    <w:p w14:paraId="3B403B96" w14:textId="77777777" w:rsidR="00335C40" w:rsidRDefault="00335C40" w:rsidP="00335C40">
      <w:pPr>
        <w:pStyle w:val="NoSpacing"/>
        <w:jc w:val="both"/>
        <w:rPr>
          <w:rFonts w:cs="Times New Roman"/>
          <w:szCs w:val="24"/>
        </w:rPr>
      </w:pPr>
    </w:p>
    <w:p w14:paraId="2A3AB998" w14:textId="77777777" w:rsidR="00335C40" w:rsidRDefault="00335C40" w:rsidP="00335C4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1460</w:t>
      </w:r>
      <w:r>
        <w:rPr>
          <w:rFonts w:cs="Times New Roman"/>
          <w:szCs w:val="24"/>
        </w:rPr>
        <w:tab/>
        <w:t>He became Vicar.</w:t>
      </w:r>
    </w:p>
    <w:p w14:paraId="29EEB65D" w14:textId="77777777" w:rsidR="00335C40" w:rsidRDefault="00335C40" w:rsidP="00335C4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45D6E5D3" w14:textId="77777777" w:rsidR="00335C40" w:rsidRDefault="00335C40" w:rsidP="00335C40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46-9,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603BB9E6" w14:textId="77777777" w:rsidR="00335C40" w:rsidRDefault="00335C40" w:rsidP="00335C40">
      <w:pPr>
        <w:pStyle w:val="NoSpacing"/>
        <w:rPr>
          <w:rFonts w:cs="Times New Roman"/>
          <w:szCs w:val="24"/>
        </w:rPr>
      </w:pPr>
    </w:p>
    <w:p w14:paraId="6E579C1F" w14:textId="77777777" w:rsidR="00335C40" w:rsidRDefault="00335C40" w:rsidP="00335C40">
      <w:pPr>
        <w:pStyle w:val="NoSpacing"/>
        <w:rPr>
          <w:rFonts w:cs="Times New Roman"/>
          <w:szCs w:val="24"/>
        </w:rPr>
      </w:pPr>
    </w:p>
    <w:p w14:paraId="320D3CDC" w14:textId="77777777" w:rsidR="00335C40" w:rsidRDefault="00335C40" w:rsidP="00335C4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January 2024</w:t>
      </w:r>
    </w:p>
    <w:p w14:paraId="00E297E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66CA2" w14:textId="77777777" w:rsidR="00335C40" w:rsidRDefault="00335C40" w:rsidP="009139A6">
      <w:r>
        <w:separator/>
      </w:r>
    </w:p>
  </w:endnote>
  <w:endnote w:type="continuationSeparator" w:id="0">
    <w:p w14:paraId="3E4A1DFC" w14:textId="77777777" w:rsidR="00335C40" w:rsidRDefault="00335C4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E448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C2E1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8DE1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591BF" w14:textId="77777777" w:rsidR="00335C40" w:rsidRDefault="00335C40" w:rsidP="009139A6">
      <w:r>
        <w:separator/>
      </w:r>
    </w:p>
  </w:footnote>
  <w:footnote w:type="continuationSeparator" w:id="0">
    <w:p w14:paraId="3B1BA7D4" w14:textId="77777777" w:rsidR="00335C40" w:rsidRDefault="00335C4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C45E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5D9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8257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C40"/>
    <w:rsid w:val="000666E0"/>
    <w:rsid w:val="002510B7"/>
    <w:rsid w:val="00335C4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854255"/>
  <w15:chartTrackingRefBased/>
  <w15:docId w15:val="{D34F4D7C-8566-4DA3-A45C-851EF94CD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2024-01-28T19:51:00Z</dcterms:created>
  <dcterms:modified xsi:type="dcterms:W3CDTF">2024-01-28T19:51:00Z</dcterms:modified>
</cp:coreProperties>
</file>